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45976" w14:textId="6E920A6E" w:rsidR="00284DE8" w:rsidRDefault="00284DE8">
      <w:r>
        <w:rPr>
          <w:noProof/>
          <w:lang w:eastAsia="es-DO"/>
        </w:rPr>
        <w:drawing>
          <wp:anchor distT="0" distB="0" distL="114300" distR="114300" simplePos="0" relativeHeight="251706368" behindDoc="0" locked="0" layoutInCell="1" allowOverlap="1" wp14:anchorId="1FAC7EF4" wp14:editId="57F88F3B">
            <wp:simplePos x="0" y="0"/>
            <wp:positionH relativeFrom="margin">
              <wp:posOffset>-428624</wp:posOffset>
            </wp:positionH>
            <wp:positionV relativeFrom="paragraph">
              <wp:posOffset>0</wp:posOffset>
            </wp:positionV>
            <wp:extent cx="1104900" cy="466725"/>
            <wp:effectExtent l="0" t="0" r="0" b="9525"/>
            <wp:wrapNone/>
            <wp:docPr id="19" name="Imagen 11">
              <a:extLst xmlns:a="http://schemas.openxmlformats.org/drawingml/2006/main">
                <a:ext uri="{FF2B5EF4-FFF2-40B4-BE49-F238E27FC236}">
                  <a16:creationId xmlns:a16="http://schemas.microsoft.com/office/drawing/2014/main" id="{3A4AE469-E7A6-4A74-8B73-297DE938FA5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>
                      <a:extLst>
                        <a:ext uri="{FF2B5EF4-FFF2-40B4-BE49-F238E27FC236}">
                          <a16:creationId xmlns:a16="http://schemas.microsoft.com/office/drawing/2014/main" id="{3A4AE469-E7A6-4A74-8B73-297DE938FA50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104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DO"/>
        </w:rPr>
        <w:drawing>
          <wp:anchor distT="0" distB="0" distL="114300" distR="114300" simplePos="0" relativeHeight="251705344" behindDoc="1" locked="0" layoutInCell="1" allowOverlap="1" wp14:anchorId="4B60EB63" wp14:editId="41752769">
            <wp:simplePos x="0" y="0"/>
            <wp:positionH relativeFrom="margin">
              <wp:align>center</wp:align>
            </wp:positionH>
            <wp:positionV relativeFrom="paragraph">
              <wp:posOffset>-485775</wp:posOffset>
            </wp:positionV>
            <wp:extent cx="2314575" cy="1066800"/>
            <wp:effectExtent l="0" t="0" r="0" b="0"/>
            <wp:wrapNone/>
            <wp:docPr id="12" name="Imagen 12" descr="Logotip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06374BE1-4C81-4479-AE43-AB8749C109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Logotipo&#10;&#10;Descripción generada automáticamente">
                      <a:extLst>
                        <a:ext uri="{FF2B5EF4-FFF2-40B4-BE49-F238E27FC236}">
                          <a16:creationId xmlns:a16="http://schemas.microsoft.com/office/drawing/2014/main" id="{06374BE1-4C81-4479-AE43-AB8749C109C3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737C51" w14:textId="7238228A" w:rsidR="00535962" w:rsidRPr="00F7167E" w:rsidRDefault="00284DE8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E85F20" wp14:editId="49D86D4F">
                <wp:simplePos x="0" y="0"/>
                <wp:positionH relativeFrom="column">
                  <wp:posOffset>6781800</wp:posOffset>
                </wp:positionH>
                <wp:positionV relativeFrom="paragraph">
                  <wp:posOffset>-257175</wp:posOffset>
                </wp:positionV>
                <wp:extent cx="2229776" cy="258445"/>
                <wp:effectExtent l="19050" t="19050" r="18415" b="27305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776" cy="2584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857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55468566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23122470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9814141" w14:textId="640CA8F5" w:rsidR="0006174E" w:rsidRDefault="001007F0" w:rsidP="00967612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1007F0">
                                          <w:rPr>
                                            <w:rStyle w:val="Style2"/>
                                          </w:rPr>
                                          <w:t>FIDEICOMISO-CCC-LPN-202</w:t>
                                        </w:r>
                                        <w:r w:rsidR="00C610CF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 w:rsidRPr="001007F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F16D70">
                                          <w:rPr>
                                            <w:rStyle w:val="Style2"/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  <w:p w14:paraId="5EB118CD" w14:textId="77777777" w:rsidR="00C366B9" w:rsidRPr="00535962" w:rsidRDefault="00F16D70" w:rsidP="0006174E"/>
                            </w:sdtContent>
                          </w:sdt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E85F20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534pt;margin-top:-20.25pt;width:175.55pt;height:20.3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" strokecolor="white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55468566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23122470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9814141" w14:textId="640CA8F5" w:rsidR="0006174E" w:rsidRDefault="001007F0" w:rsidP="00967612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1007F0">
                                    <w:rPr>
                                      <w:rStyle w:val="Style2"/>
                                    </w:rPr>
                                    <w:t>FIDEICOMISO-CCC-LPN-202</w:t>
                                  </w:r>
                                  <w:r w:rsidR="00C610CF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 w:rsidRPr="001007F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F16D70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5EB118CD" w14:textId="77777777" w:rsidR="00C366B9" w:rsidRPr="00535962" w:rsidRDefault="00F16D70" w:rsidP="0006174E"/>
                      </w:sdtContent>
                    </w:sdt>
                  </w:txbxContent>
                </v:textbox>
              </v:shape>
            </w:pict>
          </mc:Fallback>
        </mc:AlternateContent>
      </w:r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1BE3372F" wp14:editId="4C6DACA0">
                <wp:simplePos x="0" y="0"/>
                <wp:positionH relativeFrom="column">
                  <wp:posOffset>6515100</wp:posOffset>
                </wp:positionH>
                <wp:positionV relativeFrom="paragraph">
                  <wp:posOffset>-657225</wp:posOffset>
                </wp:positionV>
                <wp:extent cx="2653665" cy="843915"/>
                <wp:effectExtent l="0" t="0" r="13335" b="13335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53665" cy="843915"/>
                          <a:chOff x="12866" y="523"/>
                          <a:chExt cx="2544" cy="1104"/>
                        </a:xfrm>
                      </wpg:grpSpPr>
                      <wps:wsp>
                        <wps:cNvPr id="1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2940" y="561"/>
                            <a:ext cx="2413" cy="387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BDBE4B" w14:textId="77777777" w:rsidR="001B1C87" w:rsidRPr="00535962" w:rsidRDefault="001B1C87" w:rsidP="001B1C87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E3372F" id="Group 21" o:spid="_x0000_s1027" style="position:absolute;margin-left:513pt;margin-top:-51.75pt;width:208.95pt;height:66.4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shape id="Text Box 25" o:spid="_x0000_s1029" type="#_x0000_t202" style="position:absolute;left:12940;top:561;width:2413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<v:textbox>
                    <w:txbxContent>
                      <w:p w14:paraId="75BDBE4B" w14:textId="77777777" w:rsidR="001B1C87" w:rsidRPr="00535962" w:rsidRDefault="001B1C87" w:rsidP="001B1C87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B8234E" wp14:editId="64EBCD9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A58E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8234E" id="Text Box 27" o:spid="_x0000_s1030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265A58E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7B74FC86" w14:textId="55D3E8B4" w:rsidR="00535962" w:rsidRPr="00535962" w:rsidRDefault="00284DE8" w:rsidP="00535962">
      <w:r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BFB0B1" wp14:editId="7CE6CB1B">
                <wp:simplePos x="0" y="0"/>
                <wp:positionH relativeFrom="column">
                  <wp:posOffset>2447925</wp:posOffset>
                </wp:positionH>
                <wp:positionV relativeFrom="paragraph">
                  <wp:posOffset>5715</wp:posOffset>
                </wp:positionV>
                <wp:extent cx="3771900" cy="276225"/>
                <wp:effectExtent l="0" t="0" r="0" b="9525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45E51" w14:textId="0FB5ED74" w:rsidR="00D07723" w:rsidRPr="00D07723" w:rsidRDefault="00F16D70" w:rsidP="00D07723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pacing w:val="-20"/>
                                <w:w w:val="90"/>
                                <w:sz w:val="22"/>
                                <w:szCs w:val="22"/>
                                <w:lang w:val="es-DO" w:eastAsia="es-ES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A78D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FIDEICOMISO RD VIAL</w:t>
                                </w:r>
                              </w:sdtContent>
                            </w:sdt>
                            <w:r w:rsidR="00722D74">
                              <w:t xml:space="preserve">     </w:t>
                            </w:r>
                          </w:p>
                          <w:p w14:paraId="696323C9" w14:textId="77777777" w:rsidR="00722D74" w:rsidRPr="002E1412" w:rsidRDefault="00722D74" w:rsidP="00722D7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FB0B1" id="Cuadro de texto 29" o:spid="_x0000_s1031" type="#_x0000_t202" style="position:absolute;margin-left:192.75pt;margin-top:.45pt;width:297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" stroked="f">
                <v:textbox>
                  <w:txbxContent>
                    <w:p w14:paraId="55C45E51" w14:textId="0FB5ED74" w:rsidR="00D07723" w:rsidRPr="00D07723" w:rsidRDefault="00F16D70" w:rsidP="00D07723">
                      <w:pPr>
                        <w:autoSpaceDE w:val="0"/>
                        <w:autoSpaceDN w:val="0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pacing w:val="-20"/>
                          <w:w w:val="90"/>
                          <w:sz w:val="22"/>
                          <w:szCs w:val="22"/>
                          <w:lang w:val="es-DO" w:eastAsia="es-ES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A78DD">
                            <w:rPr>
                              <w:rStyle w:val="Style6"/>
                              <w:sz w:val="24"/>
                              <w:szCs w:val="24"/>
                            </w:rPr>
                            <w:t>FIDEICOMISO RD VIAL</w:t>
                          </w:r>
                        </w:sdtContent>
                      </w:sdt>
                      <w:r w:rsidR="00722D74">
                        <w:t xml:space="preserve">     </w:t>
                      </w:r>
                    </w:p>
                    <w:p w14:paraId="696323C9" w14:textId="77777777" w:rsidR="00722D74" w:rsidRPr="002E1412" w:rsidRDefault="00722D74" w:rsidP="00722D74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377D67" wp14:editId="5D5133B0">
                <wp:simplePos x="0" y="0"/>
                <wp:positionH relativeFrom="column">
                  <wp:posOffset>2871470</wp:posOffset>
                </wp:positionH>
                <wp:positionV relativeFrom="paragraph">
                  <wp:posOffset>281940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ECD20" w14:textId="77777777" w:rsidR="00F7443C" w:rsidRPr="004767CC" w:rsidRDefault="00F16D7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77D67" id="Text Box 18" o:spid="_x0000_s1032" type="#_x0000_t202" style="position:absolute;margin-left:226.1pt;margin-top:22.2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nwo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" stroked="f">
                <v:textbox>
                  <w:txbxContent>
                    <w:p w14:paraId="4DEECD20" w14:textId="77777777" w:rsidR="00F7443C" w:rsidRPr="004767CC" w:rsidRDefault="00F16D7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21F9CD" wp14:editId="3588B8A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464DB" w14:textId="77777777" w:rsidR="0026335F" w:rsidRPr="0026335F" w:rsidRDefault="00F16D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1F9CD" id="Text Box 12" o:spid="_x0000_s1033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515464DB" w14:textId="77777777" w:rsidR="0026335F" w:rsidRPr="0026335F" w:rsidRDefault="00F16D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89B5DA" w14:textId="73A7195D" w:rsidR="007372FF" w:rsidRPr="00284DE8" w:rsidRDefault="00830A6F" w:rsidP="00284DE8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7E72AD" wp14:editId="4E183A76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7520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84FB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E72AD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AF7520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84FB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1124775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4C367C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7D30AD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5495A2" w14:textId="1B887264" w:rsidR="007372FF" w:rsidRPr="00AE0C17" w:rsidRDefault="007372FF" w:rsidP="002710D6">
      <w:pPr>
        <w:pStyle w:val="Default"/>
        <w:tabs>
          <w:tab w:val="left" w:pos="11430"/>
        </w:tabs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  <w:r w:rsidR="002710D6">
        <w:rPr>
          <w:rFonts w:ascii="Arial" w:hAnsi="Arial" w:cs="Arial"/>
          <w:bCs/>
          <w:sz w:val="22"/>
          <w:szCs w:val="22"/>
        </w:rPr>
        <w:tab/>
      </w:r>
    </w:p>
    <w:p w14:paraId="45FD170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69A0599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96A5E90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0BA7210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BB688A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4A6763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51130C1A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62C42AA5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AA4D6A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0CCA9C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747A0CD" w14:textId="77777777" w:rsidTr="00822B7A">
        <w:trPr>
          <w:trHeight w:val="229"/>
          <w:jc w:val="center"/>
        </w:trPr>
        <w:tc>
          <w:tcPr>
            <w:tcW w:w="0" w:type="auto"/>
          </w:tcPr>
          <w:p w14:paraId="5DD56A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F7467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AFE2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97F6A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2A8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2F8B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B6F0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E53FE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BAA050" w14:textId="77777777" w:rsidTr="00822B7A">
        <w:trPr>
          <w:trHeight w:val="211"/>
          <w:jc w:val="center"/>
        </w:trPr>
        <w:tc>
          <w:tcPr>
            <w:tcW w:w="0" w:type="auto"/>
          </w:tcPr>
          <w:p w14:paraId="11F0E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0EBA8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B0F1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37DE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069FA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CEAA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6D1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10A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FFBAB6A" w14:textId="77777777" w:rsidTr="00822B7A">
        <w:trPr>
          <w:trHeight w:val="229"/>
          <w:jc w:val="center"/>
        </w:trPr>
        <w:tc>
          <w:tcPr>
            <w:tcW w:w="0" w:type="auto"/>
          </w:tcPr>
          <w:p w14:paraId="00A50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55B9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CAD2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3FF30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FF07E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352F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B7BDB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99BFB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27B96BA" w14:textId="77777777" w:rsidTr="00822B7A">
        <w:trPr>
          <w:trHeight w:val="229"/>
          <w:jc w:val="center"/>
        </w:trPr>
        <w:tc>
          <w:tcPr>
            <w:tcW w:w="0" w:type="auto"/>
          </w:tcPr>
          <w:p w14:paraId="74EC05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D9A2E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EF2D1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52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6EB8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AB56B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CE5B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5E44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B88DB8" w14:textId="77777777" w:rsidTr="00822B7A">
        <w:trPr>
          <w:trHeight w:val="229"/>
          <w:jc w:val="center"/>
        </w:trPr>
        <w:tc>
          <w:tcPr>
            <w:tcW w:w="0" w:type="auto"/>
          </w:tcPr>
          <w:p w14:paraId="1A5226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CAC25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31E93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086C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925B5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6A6DD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979F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5D54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BAF9D5E" w14:textId="77777777" w:rsidTr="00822B7A">
        <w:trPr>
          <w:trHeight w:val="229"/>
          <w:jc w:val="center"/>
        </w:trPr>
        <w:tc>
          <w:tcPr>
            <w:tcW w:w="0" w:type="auto"/>
          </w:tcPr>
          <w:p w14:paraId="6021A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56DE1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368B4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2E2F8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552C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8CA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7C20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F06D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FA6A24" w14:textId="77777777" w:rsidTr="00822B7A">
        <w:trPr>
          <w:trHeight w:val="229"/>
          <w:jc w:val="center"/>
        </w:trPr>
        <w:tc>
          <w:tcPr>
            <w:tcW w:w="0" w:type="auto"/>
          </w:tcPr>
          <w:p w14:paraId="7B34FC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ACACD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135AF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978A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79695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6FB6F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E39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B9F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F9FB79" w14:textId="77777777" w:rsidTr="00822B7A">
        <w:trPr>
          <w:trHeight w:val="211"/>
          <w:jc w:val="center"/>
        </w:trPr>
        <w:tc>
          <w:tcPr>
            <w:tcW w:w="0" w:type="auto"/>
          </w:tcPr>
          <w:p w14:paraId="5FC6D0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94AED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8108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342A3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8A64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E44D0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0F744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FF73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511F0CF" w14:textId="77777777" w:rsidTr="00822B7A">
        <w:trPr>
          <w:trHeight w:val="229"/>
          <w:jc w:val="center"/>
        </w:trPr>
        <w:tc>
          <w:tcPr>
            <w:tcW w:w="0" w:type="auto"/>
          </w:tcPr>
          <w:p w14:paraId="533123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F2712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00CF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F336D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2FD09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06A8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5BA6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1DC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11F8F1F" w14:textId="77777777" w:rsidTr="00822B7A">
        <w:trPr>
          <w:trHeight w:val="229"/>
          <w:jc w:val="center"/>
        </w:trPr>
        <w:tc>
          <w:tcPr>
            <w:tcW w:w="0" w:type="auto"/>
          </w:tcPr>
          <w:p w14:paraId="7C5027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9F87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C8B8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6EC7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F213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D76E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FB469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3396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52C26DD4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7FC487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475C18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8DEA8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336BF7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3AEEDD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9E63" w14:textId="77777777" w:rsidR="00A8771C" w:rsidRDefault="00A8771C" w:rsidP="001007E7">
      <w:pPr>
        <w:spacing w:after="0" w:line="240" w:lineRule="auto"/>
      </w:pPr>
      <w:r>
        <w:separator/>
      </w:r>
    </w:p>
  </w:endnote>
  <w:endnote w:type="continuationSeparator" w:id="0">
    <w:p w14:paraId="6956A99E" w14:textId="77777777" w:rsidR="00A8771C" w:rsidRDefault="00A8771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B4FE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EB0343" wp14:editId="58E8FBC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3DB6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EB03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4713DB6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0FE458" wp14:editId="65B8091D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5A156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DF3D6A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D0FE458" id="Text Box 3" o:spid="_x0000_s1036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F5A156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DF3D6A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1ED4F6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0429532" wp14:editId="75627C1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80B5E03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072252C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967D0" w14:textId="77777777" w:rsidR="00A8771C" w:rsidRDefault="00A8771C" w:rsidP="001007E7">
      <w:pPr>
        <w:spacing w:after="0" w:line="240" w:lineRule="auto"/>
      </w:pPr>
      <w:r>
        <w:separator/>
      </w:r>
    </w:p>
  </w:footnote>
  <w:footnote w:type="continuationSeparator" w:id="0">
    <w:p w14:paraId="7D9D75BE" w14:textId="77777777" w:rsidR="00A8771C" w:rsidRDefault="00A8771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541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03B92"/>
    <w:rsid w:val="0001679F"/>
    <w:rsid w:val="00034DD9"/>
    <w:rsid w:val="0006174E"/>
    <w:rsid w:val="00073CEB"/>
    <w:rsid w:val="00082E41"/>
    <w:rsid w:val="000871BD"/>
    <w:rsid w:val="00090E8D"/>
    <w:rsid w:val="000A5DAC"/>
    <w:rsid w:val="000B3B70"/>
    <w:rsid w:val="001007E7"/>
    <w:rsid w:val="001007F0"/>
    <w:rsid w:val="001020C0"/>
    <w:rsid w:val="00123B8D"/>
    <w:rsid w:val="001341C6"/>
    <w:rsid w:val="001550BB"/>
    <w:rsid w:val="00157600"/>
    <w:rsid w:val="0016298B"/>
    <w:rsid w:val="00165A4D"/>
    <w:rsid w:val="00170EC5"/>
    <w:rsid w:val="00191842"/>
    <w:rsid w:val="00194FF2"/>
    <w:rsid w:val="001B1C87"/>
    <w:rsid w:val="001D2308"/>
    <w:rsid w:val="001F28CC"/>
    <w:rsid w:val="001F73A7"/>
    <w:rsid w:val="00201DD1"/>
    <w:rsid w:val="002356C0"/>
    <w:rsid w:val="00253DBA"/>
    <w:rsid w:val="002612AF"/>
    <w:rsid w:val="0026335F"/>
    <w:rsid w:val="002655DF"/>
    <w:rsid w:val="002710D6"/>
    <w:rsid w:val="00284B63"/>
    <w:rsid w:val="00284DE8"/>
    <w:rsid w:val="002860A4"/>
    <w:rsid w:val="002971F5"/>
    <w:rsid w:val="002A1A86"/>
    <w:rsid w:val="002E1412"/>
    <w:rsid w:val="00314023"/>
    <w:rsid w:val="0031441A"/>
    <w:rsid w:val="003A3758"/>
    <w:rsid w:val="003B38E0"/>
    <w:rsid w:val="003B7090"/>
    <w:rsid w:val="003F0543"/>
    <w:rsid w:val="0042490F"/>
    <w:rsid w:val="00466B9C"/>
    <w:rsid w:val="004767CC"/>
    <w:rsid w:val="0048521C"/>
    <w:rsid w:val="004C4743"/>
    <w:rsid w:val="004E4B22"/>
    <w:rsid w:val="00511952"/>
    <w:rsid w:val="0053293F"/>
    <w:rsid w:val="00535962"/>
    <w:rsid w:val="00551CCA"/>
    <w:rsid w:val="005A33B9"/>
    <w:rsid w:val="005A3BA9"/>
    <w:rsid w:val="005B3A7E"/>
    <w:rsid w:val="005B442B"/>
    <w:rsid w:val="005B79E1"/>
    <w:rsid w:val="005C6A56"/>
    <w:rsid w:val="00602C05"/>
    <w:rsid w:val="00611A07"/>
    <w:rsid w:val="0062592A"/>
    <w:rsid w:val="00646026"/>
    <w:rsid w:val="006506D0"/>
    <w:rsid w:val="00651E48"/>
    <w:rsid w:val="006709BC"/>
    <w:rsid w:val="006758C0"/>
    <w:rsid w:val="006A43C4"/>
    <w:rsid w:val="006A78DD"/>
    <w:rsid w:val="006F06A0"/>
    <w:rsid w:val="00722D74"/>
    <w:rsid w:val="007372FF"/>
    <w:rsid w:val="007563D3"/>
    <w:rsid w:val="00757C2A"/>
    <w:rsid w:val="00780880"/>
    <w:rsid w:val="00793190"/>
    <w:rsid w:val="007B6F6F"/>
    <w:rsid w:val="007C4BDE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8B6DF5"/>
    <w:rsid w:val="00955A4C"/>
    <w:rsid w:val="00961FC1"/>
    <w:rsid w:val="00967612"/>
    <w:rsid w:val="00977B18"/>
    <w:rsid w:val="009A2AEC"/>
    <w:rsid w:val="009C74DF"/>
    <w:rsid w:val="009D56D6"/>
    <w:rsid w:val="009E7C28"/>
    <w:rsid w:val="00A16099"/>
    <w:rsid w:val="00A640BD"/>
    <w:rsid w:val="00A6449B"/>
    <w:rsid w:val="00A73BAD"/>
    <w:rsid w:val="00A73CFE"/>
    <w:rsid w:val="00A84FBC"/>
    <w:rsid w:val="00A8771C"/>
    <w:rsid w:val="00AB0F33"/>
    <w:rsid w:val="00AB4966"/>
    <w:rsid w:val="00AC0F95"/>
    <w:rsid w:val="00AD7919"/>
    <w:rsid w:val="00AE0C17"/>
    <w:rsid w:val="00AF0D2F"/>
    <w:rsid w:val="00B420BA"/>
    <w:rsid w:val="00B4564B"/>
    <w:rsid w:val="00B62EEF"/>
    <w:rsid w:val="00B97B51"/>
    <w:rsid w:val="00BC1D0C"/>
    <w:rsid w:val="00BC61BD"/>
    <w:rsid w:val="00BE4FB0"/>
    <w:rsid w:val="00C02595"/>
    <w:rsid w:val="00C14485"/>
    <w:rsid w:val="00C245B4"/>
    <w:rsid w:val="00C2685B"/>
    <w:rsid w:val="00C366B9"/>
    <w:rsid w:val="00C3792D"/>
    <w:rsid w:val="00C45A72"/>
    <w:rsid w:val="00C465F9"/>
    <w:rsid w:val="00C470D0"/>
    <w:rsid w:val="00C60365"/>
    <w:rsid w:val="00C610CF"/>
    <w:rsid w:val="00C66D08"/>
    <w:rsid w:val="00C95ADE"/>
    <w:rsid w:val="00CA4661"/>
    <w:rsid w:val="00CE67A3"/>
    <w:rsid w:val="00CF7034"/>
    <w:rsid w:val="00D07723"/>
    <w:rsid w:val="00D23848"/>
    <w:rsid w:val="00D24FA7"/>
    <w:rsid w:val="00D64696"/>
    <w:rsid w:val="00D77DA6"/>
    <w:rsid w:val="00D90D49"/>
    <w:rsid w:val="00D971A1"/>
    <w:rsid w:val="00DC5D96"/>
    <w:rsid w:val="00DD4F3E"/>
    <w:rsid w:val="00DE5F5D"/>
    <w:rsid w:val="00E13E55"/>
    <w:rsid w:val="00E81276"/>
    <w:rsid w:val="00EA7406"/>
    <w:rsid w:val="00ED39DD"/>
    <w:rsid w:val="00F001A0"/>
    <w:rsid w:val="00F116C5"/>
    <w:rsid w:val="00F16D70"/>
    <w:rsid w:val="00F225BF"/>
    <w:rsid w:val="00F25B99"/>
    <w:rsid w:val="00F4086F"/>
    <w:rsid w:val="00F50CCE"/>
    <w:rsid w:val="00F5247A"/>
    <w:rsid w:val="00F53753"/>
    <w:rsid w:val="00F7167E"/>
    <w:rsid w:val="00F7443C"/>
    <w:rsid w:val="00FC280C"/>
    <w:rsid w:val="00FC2870"/>
    <w:rsid w:val="00FC5DDC"/>
    <w:rsid w:val="00FD3734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49ED6BFF"/>
  <w15:docId w15:val="{E4C80A65-90EF-46DF-BFEA-8A019ED4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2E23D-BA62-43CB-BD13-6B4D940DC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1FFEE0-D626-4493-8A10-3057C2D0BF23}">
  <ds:schemaRefs>
    <ds:schemaRef ds:uri="http://schemas.microsoft.com/office/2006/metadata/properties"/>
    <ds:schemaRef ds:uri="http://schemas.microsoft.com/office/infopath/2007/PartnerControls"/>
    <ds:schemaRef ds:uri="16325689-9114-4b04-abb2-e5abd70e84ae"/>
    <ds:schemaRef ds:uri="7570dc93-70e9-41fb-93ca-13ef9c8a8773"/>
  </ds:schemaRefs>
</ds:datastoreItem>
</file>

<file path=customXml/itemProps3.xml><?xml version="1.0" encoding="utf-8"?>
<ds:datastoreItem xmlns:ds="http://schemas.openxmlformats.org/officeDocument/2006/customXml" ds:itemID="{E305BC17-A72E-4913-A476-03CC6CE0FD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A4C80-8552-4A16-83B8-BE2753C28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Seline Castillo Rosario</cp:lastModifiedBy>
  <cp:revision>22</cp:revision>
  <cp:lastPrinted>2011-03-04T19:05:00Z</cp:lastPrinted>
  <dcterms:created xsi:type="dcterms:W3CDTF">2020-01-27T14:44:00Z</dcterms:created>
  <dcterms:modified xsi:type="dcterms:W3CDTF">2025-12-15T16:02:00Z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